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E524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OKE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73076CF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94AD026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FF979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29595" w14:textId="77777777" w:rsidR="00CB164D" w:rsidRDefault="00CB164D" w:rsidP="00CB164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25217449" w14:textId="77777777" w:rsidR="00CB164D" w:rsidRDefault="00CB164D" w:rsidP="00CB164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F76D171" w14:textId="77777777" w:rsidR="00CB164D" w:rsidRDefault="00CB164D" w:rsidP="00CB164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C4D8303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4A7F550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7AD521" w14:textId="77777777" w:rsidR="00CB164D" w:rsidRDefault="00CB164D" w:rsidP="00CB1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2022</w:t>
      </w:r>
    </w:p>
    <w:p w14:paraId="06FEDC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277D8" w14:textId="77777777" w:rsidR="00CB164D" w:rsidRDefault="00CB164D" w:rsidP="009139A6">
      <w:r>
        <w:separator/>
      </w:r>
    </w:p>
  </w:endnote>
  <w:endnote w:type="continuationSeparator" w:id="0">
    <w:p w14:paraId="690DDC1E" w14:textId="77777777" w:rsidR="00CB164D" w:rsidRDefault="00CB16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E3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F55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1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47C96" w14:textId="77777777" w:rsidR="00CB164D" w:rsidRDefault="00CB164D" w:rsidP="009139A6">
      <w:r>
        <w:separator/>
      </w:r>
    </w:p>
  </w:footnote>
  <w:footnote w:type="continuationSeparator" w:id="0">
    <w:p w14:paraId="058A2402" w14:textId="77777777" w:rsidR="00CB164D" w:rsidRDefault="00CB16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9D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94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9C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64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164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9423F"/>
  <w15:chartTrackingRefBased/>
  <w15:docId w15:val="{CD76DBB3-3505-460F-B81C-E261992F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2022-10-07T18:50:00Z</dcterms:created>
  <dcterms:modified xsi:type="dcterms:W3CDTF">2022-10-07T18:51:00Z</dcterms:modified>
</cp:coreProperties>
</file>